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E74CD" w14:textId="773E4ADA" w:rsidR="00BA00AB" w:rsidRDefault="001C411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TOLY</w:t>
      </w:r>
      <w:r>
        <w:rPr>
          <w:rFonts w:ascii="Times New Roman" w:hAnsi="Times New Roman" w:cs="Times New Roman"/>
          <w:sz w:val="24"/>
          <w:szCs w:val="24"/>
        </w:rPr>
        <w:t xml:space="preserve">      (fl.1453-61)</w:t>
      </w:r>
    </w:p>
    <w:p w14:paraId="2BCA93C5" w14:textId="134BD105" w:rsidR="001C4118" w:rsidRDefault="001C411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14:paraId="5E9E6C47" w14:textId="7EACDA39" w:rsidR="001C4118" w:rsidRDefault="001C411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3CB544" w14:textId="5C02D595" w:rsidR="001C4118" w:rsidRDefault="001C411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C893D6" w14:textId="74E253D1" w:rsidR="001C4118" w:rsidRDefault="001C411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1453-61</w:t>
      </w:r>
      <w:r>
        <w:rPr>
          <w:rFonts w:ascii="Times New Roman" w:hAnsi="Times New Roman" w:cs="Times New Roman"/>
          <w:sz w:val="24"/>
          <w:szCs w:val="24"/>
        </w:rPr>
        <w:tab/>
        <w:t>He was a scholar at King’s Hall.</w:t>
      </w:r>
    </w:p>
    <w:p w14:paraId="29B6693F" w14:textId="30154336" w:rsidR="001C4118" w:rsidRDefault="001C411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D5678">
        <w:rPr>
          <w:rFonts w:ascii="Times New Roman" w:hAnsi="Times New Roman" w:cs="Times New Roman"/>
          <w:sz w:val="24"/>
          <w:szCs w:val="24"/>
        </w:rPr>
        <w:t>(Alumni Cantab. vol.1 part 4</w:t>
      </w:r>
      <w:r>
        <w:rPr>
          <w:rFonts w:ascii="Times New Roman" w:hAnsi="Times New Roman" w:cs="Times New Roman"/>
          <w:sz w:val="24"/>
          <w:szCs w:val="24"/>
        </w:rPr>
        <w:t xml:space="preserve"> p.24</w:t>
      </w:r>
      <w:r>
        <w:rPr>
          <w:rFonts w:ascii="Times New Roman" w:hAnsi="Times New Roman" w:cs="Times New Roman"/>
          <w:sz w:val="24"/>
          <w:szCs w:val="24"/>
        </w:rPr>
        <w:t>7)</w:t>
      </w:r>
    </w:p>
    <w:p w14:paraId="3AC0288A" w14:textId="312A6D39" w:rsidR="001C4118" w:rsidRDefault="001C411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1459-60</w:t>
      </w:r>
      <w:r>
        <w:rPr>
          <w:rFonts w:ascii="Times New Roman" w:hAnsi="Times New Roman" w:cs="Times New Roman"/>
          <w:sz w:val="24"/>
          <w:szCs w:val="24"/>
        </w:rPr>
        <w:tab/>
        <w:t>M.A.   (ibid.)</w:t>
      </w:r>
    </w:p>
    <w:p w14:paraId="43ACE498" w14:textId="3DAADBCF" w:rsidR="001C4118" w:rsidRDefault="001C411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Mar.1460</w:t>
      </w:r>
      <w:r>
        <w:rPr>
          <w:rFonts w:ascii="Times New Roman" w:hAnsi="Times New Roman" w:cs="Times New Roman"/>
          <w:sz w:val="24"/>
          <w:szCs w:val="24"/>
        </w:rPr>
        <w:tab/>
        <w:t>He was ordained sub-deacon at Ely.    (ibid.)</w:t>
      </w:r>
    </w:p>
    <w:p w14:paraId="5EBF6EA3" w14:textId="578D1C6D" w:rsidR="001C4118" w:rsidRDefault="001C411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Apr.</w:t>
      </w:r>
      <w:r>
        <w:rPr>
          <w:rFonts w:ascii="Times New Roman" w:hAnsi="Times New Roman" w:cs="Times New Roman"/>
          <w:sz w:val="24"/>
          <w:szCs w:val="24"/>
        </w:rPr>
        <w:tab/>
        <w:t>He was ordained deacon.   (ibid.)</w:t>
      </w:r>
    </w:p>
    <w:p w14:paraId="13FE66DE" w14:textId="21BD0826" w:rsidR="001C4118" w:rsidRDefault="001C411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EE67CD" w14:textId="3411270C" w:rsidR="001C4118" w:rsidRDefault="001C411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13CFB4" w14:textId="429382FF" w:rsidR="001C4118" w:rsidRPr="001C4118" w:rsidRDefault="001C411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November 2021</w:t>
      </w:r>
    </w:p>
    <w:sectPr w:rsidR="001C4118" w:rsidRPr="001C411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3A008" w14:textId="77777777" w:rsidR="001C4118" w:rsidRDefault="001C4118" w:rsidP="009139A6">
      <w:r>
        <w:separator/>
      </w:r>
    </w:p>
  </w:endnote>
  <w:endnote w:type="continuationSeparator" w:id="0">
    <w:p w14:paraId="1F1DB8D0" w14:textId="77777777" w:rsidR="001C4118" w:rsidRDefault="001C411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AAF0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C460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2D39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3C72B" w14:textId="77777777" w:rsidR="001C4118" w:rsidRDefault="001C4118" w:rsidP="009139A6">
      <w:r>
        <w:separator/>
      </w:r>
    </w:p>
  </w:footnote>
  <w:footnote w:type="continuationSeparator" w:id="0">
    <w:p w14:paraId="41EAD316" w14:textId="77777777" w:rsidR="001C4118" w:rsidRDefault="001C411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E54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83C0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9DC2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118"/>
    <w:rsid w:val="000666E0"/>
    <w:rsid w:val="001C4118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1475D"/>
  <w15:chartTrackingRefBased/>
  <w15:docId w15:val="{77B5C1C8-BB6C-43B0-A159-DC59359F5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2021-11-28T19:06:00Z</dcterms:created>
  <dcterms:modified xsi:type="dcterms:W3CDTF">2021-11-28T19:10:00Z</dcterms:modified>
</cp:coreProperties>
</file>